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562B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FERYBY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fl.1454)</w:t>
      </w:r>
    </w:p>
    <w:p w14:paraId="01E075AF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Brewer.</w:t>
      </w:r>
    </w:p>
    <w:p w14:paraId="1B0F67AF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96564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37C61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Dec.1454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involved in a recognizance of £40 to Robert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Heworth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</w:t>
      </w:r>
    </w:p>
    <w:p w14:paraId="274760EB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accept the arbitration of Robert Ingleton, common serjeant-at-law of </w:t>
      </w:r>
    </w:p>
    <w:p w14:paraId="785DDC60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city(q.v.),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Ripplyngham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gentleman(q.v.), in the action</w:t>
      </w:r>
    </w:p>
    <w:p w14:paraId="43DC5A3E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brought by Robert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Strynger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concerning the </w:t>
      </w:r>
    </w:p>
    <w:p w14:paraId="777ED0AA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fabrication of a false deed of feoffment.</w:t>
      </w:r>
    </w:p>
    <w:p w14:paraId="57180949" w14:textId="77777777" w:rsidR="0088407B" w:rsidRDefault="0088407B" w:rsidP="0088407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02259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 of the City of London at the Guildhall A.D. 1437-1457”, edited by Philip E. Jones, pub. Cambridge University Press 1954 p.1</w:t>
      </w:r>
      <w:r>
        <w:rPr>
          <w:rFonts w:ascii="Times New Roman" w:hAnsi="Times New Roman" w:cs="Times New Roman"/>
          <w:sz w:val="24"/>
          <w:szCs w:val="24"/>
        </w:rPr>
        <w:t>47)</w:t>
      </w:r>
    </w:p>
    <w:p w14:paraId="5029155A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503BF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D9F5C" w14:textId="77777777" w:rsidR="0088407B" w:rsidRDefault="0088407B" w:rsidP="00884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71C26B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8B91C" w14:textId="77777777" w:rsidR="0088407B" w:rsidRDefault="0088407B" w:rsidP="009139A6">
      <w:r>
        <w:separator/>
      </w:r>
    </w:p>
  </w:endnote>
  <w:endnote w:type="continuationSeparator" w:id="0">
    <w:p w14:paraId="38EAC6DD" w14:textId="77777777" w:rsidR="0088407B" w:rsidRDefault="008840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BEF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8FE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026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E573" w14:textId="77777777" w:rsidR="0088407B" w:rsidRDefault="0088407B" w:rsidP="009139A6">
      <w:r>
        <w:separator/>
      </w:r>
    </w:p>
  </w:footnote>
  <w:footnote w:type="continuationSeparator" w:id="0">
    <w:p w14:paraId="6D44509E" w14:textId="77777777" w:rsidR="0088407B" w:rsidRDefault="008840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D02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0B5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D53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7B"/>
    <w:rsid w:val="000666E0"/>
    <w:rsid w:val="002510B7"/>
    <w:rsid w:val="005C130B"/>
    <w:rsid w:val="00826F5C"/>
    <w:rsid w:val="0088407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C86E6"/>
  <w15:chartTrackingRefBased/>
  <w15:docId w15:val="{937D0F55-E2B4-4492-BAD8-6C18238D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2022-04-19T08:08:00Z</dcterms:created>
  <dcterms:modified xsi:type="dcterms:W3CDTF">2022-04-19T08:09:00Z</dcterms:modified>
</cp:coreProperties>
</file>